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0F73F" w14:textId="77777777"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14:paraId="37E9F2C5" w14:textId="3A064EFF" w:rsidR="0029435D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Calibri" w:hAnsi="Arial" w:cs="Arial"/>
          <w:b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1F1164C1" w14:textId="79530AF7" w:rsidR="00C75475" w:rsidRDefault="00C75475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Calibri" w:hAnsi="Arial" w:cs="Arial"/>
          <w:b/>
          <w:sz w:val="36"/>
          <w:szCs w:val="36"/>
        </w:rPr>
      </w:pPr>
    </w:p>
    <w:p w14:paraId="01D8912F" w14:textId="50665B05" w:rsidR="00C75475" w:rsidRPr="00A974AA" w:rsidRDefault="00A974AA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Calibri" w:hAnsi="Arial" w:cs="Arial"/>
          <w:b/>
          <w:color w:val="FF0000"/>
          <w:sz w:val="28"/>
          <w:szCs w:val="36"/>
        </w:rPr>
      </w:pPr>
      <w:bookmarkStart w:id="0" w:name="_GoBack"/>
      <w:r w:rsidRPr="00A974AA">
        <w:rPr>
          <w:rFonts w:ascii="Arial" w:eastAsia="Calibri" w:hAnsi="Arial" w:cs="Arial"/>
          <w:b/>
          <w:color w:val="FF0000"/>
          <w:sz w:val="28"/>
          <w:szCs w:val="36"/>
        </w:rPr>
        <w:t>REDACTED TEXT under FOIA Section 43 Commercial Interests.</w:t>
      </w:r>
    </w:p>
    <w:bookmarkEnd w:id="0"/>
    <w:p w14:paraId="6196748E" w14:textId="640253F6" w:rsidR="00C75475" w:rsidRDefault="00C75475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Calibri" w:hAnsi="Arial" w:cs="Arial"/>
          <w:b/>
          <w:sz w:val="36"/>
          <w:szCs w:val="36"/>
        </w:rPr>
      </w:pPr>
    </w:p>
    <w:p w14:paraId="485BDF2E" w14:textId="078DC740" w:rsidR="00C75475" w:rsidRDefault="00C75475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Calibri" w:hAnsi="Arial" w:cs="Arial"/>
          <w:b/>
          <w:sz w:val="36"/>
          <w:szCs w:val="36"/>
        </w:rPr>
      </w:pPr>
    </w:p>
    <w:p w14:paraId="65218610" w14:textId="52210D45" w:rsidR="00C75475" w:rsidRDefault="00C75475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Calibri" w:hAnsi="Arial" w:cs="Arial"/>
          <w:b/>
          <w:sz w:val="36"/>
          <w:szCs w:val="36"/>
        </w:rPr>
      </w:pPr>
    </w:p>
    <w:p w14:paraId="5906FAC3" w14:textId="77777777" w:rsidR="00C75475" w:rsidRPr="00355227" w:rsidRDefault="00C75475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14:paraId="251342F7" w14:textId="77777777"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14:paraId="701B64EE" w14:textId="05A6FEF9"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14:paraId="65FBF944" w14:textId="77777777"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14:paraId="0E969AD2" w14:textId="77777777"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14:paraId="42BE1A18" w14:textId="77777777"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C16B5" w14:textId="77777777" w:rsidR="004E2D9C" w:rsidRDefault="004E2D9C">
      <w:pPr>
        <w:spacing w:after="0" w:line="20" w:lineRule="exact"/>
      </w:pPr>
    </w:p>
  </w:endnote>
  <w:endnote w:type="continuationSeparator" w:id="0">
    <w:p w14:paraId="0EAEE4F7" w14:textId="77777777" w:rsidR="004E2D9C" w:rsidRDefault="004E2D9C">
      <w:pPr>
        <w:spacing w:after="0" w:line="20" w:lineRule="exact"/>
      </w:pPr>
    </w:p>
  </w:endnote>
  <w:endnote w:type="continuationNotice" w:id="1">
    <w:p w14:paraId="1FEA76CE" w14:textId="77777777" w:rsidR="004E2D9C" w:rsidRDefault="004E2D9C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9A54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14:paraId="4F26B118" w14:textId="4B0814EB" w:rsidR="00DE0170" w:rsidRDefault="00A96322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RM6099</w:t>
    </w:r>
  </w:p>
  <w:p w14:paraId="1A64BBD0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35B4E" w14:textId="77777777" w:rsidR="00EA0F08" w:rsidRDefault="00EA0F08" w:rsidP="00C973D8">
    <w:pPr>
      <w:pStyle w:val="Footer"/>
      <w:rPr>
        <w:rFonts w:ascii="Arial" w:hAnsi="Arial" w:cs="Arial"/>
        <w:sz w:val="20"/>
      </w:rPr>
    </w:pPr>
  </w:p>
  <w:p w14:paraId="61428EA5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3E7748">
      <w:rPr>
        <w:rFonts w:ascii="Arial" w:hAnsi="Arial" w:cs="Arial"/>
        <w:sz w:val="20"/>
      </w:rPr>
      <w:t>6099</w:t>
    </w:r>
  </w:p>
  <w:p w14:paraId="51674730" w14:textId="7777777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0222EC89" w14:textId="77777777"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C1C40" w14:textId="77777777" w:rsidR="004E2D9C" w:rsidRDefault="004E2D9C">
      <w:pPr>
        <w:spacing w:after="0" w:line="240" w:lineRule="auto"/>
      </w:pPr>
      <w:r>
        <w:separator/>
      </w:r>
    </w:p>
  </w:footnote>
  <w:footnote w:type="continuationSeparator" w:id="0">
    <w:p w14:paraId="43FBBAC1" w14:textId="77777777" w:rsidR="004E2D9C" w:rsidRDefault="004E2D9C">
      <w:pPr>
        <w:spacing w:after="0" w:line="240" w:lineRule="auto"/>
      </w:pPr>
      <w:r>
        <w:continuationSeparator/>
      </w:r>
    </w:p>
  </w:footnote>
  <w:footnote w:type="continuationNotice" w:id="1">
    <w:p w14:paraId="2AB4374D" w14:textId="77777777" w:rsidR="004E2D9C" w:rsidRDefault="004E2D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55853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5C510636" wp14:editId="2B68248E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5A2A3D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5D1347F1" w14:textId="77777777"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BD89F" w14:textId="77777777"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01C20742" w14:textId="1DCCABF3"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  <w:r w:rsidR="00970B05">
      <w:rPr>
        <w:rFonts w:ascii="Arial" w:hAnsi="Arial" w:cs="Arial"/>
        <w:sz w:val="20"/>
      </w:rPr>
      <w:t xml:space="preserve"> </w:t>
    </w:r>
    <w:r w:rsidR="00970B05">
      <w:rPr>
        <w:rFonts w:ascii="Segoe UI" w:hAnsi="Segoe UI" w:cs="Segoe UI"/>
        <w:color w:val="181818"/>
        <w:sz w:val="21"/>
        <w:szCs w:val="21"/>
        <w:shd w:val="clear" w:color="auto" w:fill="FFFFFF"/>
      </w:rPr>
      <w:t>CCTR23A01</w:t>
    </w:r>
  </w:p>
  <w:p w14:paraId="0B9D2AFF" w14:textId="1E35E552"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</w:t>
    </w:r>
    <w:r w:rsidR="0003003E">
      <w:rPr>
        <w:rFonts w:ascii="Arial" w:hAnsi="Arial" w:cs="Arial"/>
        <w:sz w:val="20"/>
      </w:rPr>
      <w:t>21</w:t>
    </w:r>
  </w:p>
  <w:p w14:paraId="27873F13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3003E"/>
    <w:rsid w:val="000D51B6"/>
    <w:rsid w:val="000D6B3B"/>
    <w:rsid w:val="00133837"/>
    <w:rsid w:val="00146C36"/>
    <w:rsid w:val="001B25F1"/>
    <w:rsid w:val="001C15EF"/>
    <w:rsid w:val="001C2D2C"/>
    <w:rsid w:val="001E2C98"/>
    <w:rsid w:val="002862B4"/>
    <w:rsid w:val="0029435D"/>
    <w:rsid w:val="002C1799"/>
    <w:rsid w:val="00336110"/>
    <w:rsid w:val="00352377"/>
    <w:rsid w:val="00355227"/>
    <w:rsid w:val="003C525A"/>
    <w:rsid w:val="003E7748"/>
    <w:rsid w:val="00410462"/>
    <w:rsid w:val="00424C78"/>
    <w:rsid w:val="004D7CEB"/>
    <w:rsid w:val="004E2D9C"/>
    <w:rsid w:val="00666DD9"/>
    <w:rsid w:val="006B75F4"/>
    <w:rsid w:val="006C02CA"/>
    <w:rsid w:val="00735235"/>
    <w:rsid w:val="007B7E60"/>
    <w:rsid w:val="007F1A34"/>
    <w:rsid w:val="008075D7"/>
    <w:rsid w:val="008159E7"/>
    <w:rsid w:val="00831D3F"/>
    <w:rsid w:val="008C4565"/>
    <w:rsid w:val="00970B05"/>
    <w:rsid w:val="00971F8C"/>
    <w:rsid w:val="009A3F75"/>
    <w:rsid w:val="009B0AA8"/>
    <w:rsid w:val="00A012FF"/>
    <w:rsid w:val="00A92386"/>
    <w:rsid w:val="00A96322"/>
    <w:rsid w:val="00A974AA"/>
    <w:rsid w:val="00AC321D"/>
    <w:rsid w:val="00B40B14"/>
    <w:rsid w:val="00B75170"/>
    <w:rsid w:val="00BB27EE"/>
    <w:rsid w:val="00BE5289"/>
    <w:rsid w:val="00C75475"/>
    <w:rsid w:val="00C973D8"/>
    <w:rsid w:val="00CE632A"/>
    <w:rsid w:val="00D05BB3"/>
    <w:rsid w:val="00D43864"/>
    <w:rsid w:val="00D66CC0"/>
    <w:rsid w:val="00D701C1"/>
    <w:rsid w:val="00D8286A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CDC14D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25B6B-EDE3-4F52-AF06-549876861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5</TotalTime>
  <Pages>2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Gail Thomas</cp:lastModifiedBy>
  <cp:revision>6</cp:revision>
  <dcterms:created xsi:type="dcterms:W3CDTF">2021-10-26T14:18:00Z</dcterms:created>
  <dcterms:modified xsi:type="dcterms:W3CDTF">2023-07-17T08:24:00Z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